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00" w:rsidRDefault="00191F00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191F00" w:rsidRDefault="00191F0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191F00" w:rsidRDefault="00191F0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2014 года № 558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муниципальной </w:t>
      </w:r>
    </w:p>
    <w:p w:rsidR="00191F00" w:rsidRPr="00641988" w:rsidRDefault="00191F00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191F00" w:rsidRDefault="00191F0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191F00" w:rsidRDefault="00191F00" w:rsidP="009C3E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191F00" w:rsidRPr="00641988" w:rsidRDefault="00191F00" w:rsidP="009C3E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на 2015-2017 годы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91F00" w:rsidRDefault="00191F0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F00" w:rsidRDefault="00191F00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корректировки мероприятий муниципальной программы</w:t>
      </w:r>
      <w:r w:rsidRPr="00680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Щербиновский район» на 2015-2017 годы</w:t>
      </w:r>
      <w:r>
        <w:rPr>
          <w:rFonts w:ascii="Times New Roman" w:hAnsi="Times New Roman" w:cs="Times New Roman"/>
          <w:sz w:val="28"/>
          <w:szCs w:val="28"/>
        </w:rPr>
        <w:t>, в целях эффективного и рационального использов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средств бюджета муниципального образования Щербиновский район          п о с т а н о в л я ю:</w:t>
      </w:r>
    </w:p>
    <w:p w:rsidR="00191F00" w:rsidRPr="00C126CF" w:rsidRDefault="00191F00" w:rsidP="00C126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30 октября 2014 года № 558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</w:t>
      </w:r>
      <w:r w:rsidRPr="00735921">
        <w:rPr>
          <w:rFonts w:ascii="Times New Roman" w:hAnsi="Times New Roman" w:cs="Times New Roman"/>
          <w:sz w:val="28"/>
          <w:szCs w:val="28"/>
        </w:rPr>
        <w:t>и</w:t>
      </w:r>
      <w:r w:rsidRPr="00735921">
        <w:rPr>
          <w:rFonts w:ascii="Times New Roman" w:hAnsi="Times New Roman" w:cs="Times New Roman"/>
          <w:sz w:val="28"/>
          <w:szCs w:val="28"/>
        </w:rPr>
        <w:t>ципальной программы муниципального образования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муниципальном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</w:t>
      </w:r>
      <w:r w:rsidRPr="00735921">
        <w:rPr>
          <w:rFonts w:ascii="Times New Roman" w:hAnsi="Times New Roman" w:cs="Times New Roman"/>
          <w:sz w:val="28"/>
          <w:szCs w:val="28"/>
        </w:rPr>
        <w:t>р</w:t>
      </w:r>
      <w:r w:rsidRPr="00735921">
        <w:rPr>
          <w:rFonts w:ascii="Times New Roman" w:hAnsi="Times New Roman" w:cs="Times New Roman"/>
          <w:sz w:val="28"/>
          <w:szCs w:val="28"/>
        </w:rPr>
        <w:t>биновский район» на 2015-2017 годы</w:t>
      </w:r>
      <w:r>
        <w:rPr>
          <w:rFonts w:ascii="Times New Roman" w:hAnsi="Times New Roman"/>
          <w:sz w:val="28"/>
          <w:szCs w:val="28"/>
        </w:rPr>
        <w:t xml:space="preserve"> изменение, изложив приложение к нему в новой редакции (прилагается).</w:t>
      </w:r>
    </w:p>
    <w:p w:rsidR="00191F00" w:rsidRPr="00C126CF" w:rsidRDefault="00191F00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подпункт 2 пункта 1 постановления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 от 7 октября 2015 года № 431 «О внесении изменений в постановление администрации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30 октября 2014 года        № 558 «Об утверждении муниципальной программы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«Развитие физической культуры и спорта 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 на 2015-2017 годы».</w:t>
      </w:r>
    </w:p>
    <w:p w:rsidR="00191F00" w:rsidRDefault="00191F00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(Лунева)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местить настоящее постановление на официальном сайте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район.</w:t>
      </w:r>
    </w:p>
    <w:p w:rsidR="00191F00" w:rsidRDefault="00191F00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C126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191F00" w:rsidRDefault="00191F00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191F00" w:rsidRPr="00047FF5" w:rsidRDefault="00191F00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F31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Pr="00047F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 и распространяется на правоотношения, возникшие с 30 октября 2015 года.</w:t>
      </w:r>
    </w:p>
    <w:p w:rsidR="00191F00" w:rsidRPr="00047FF5" w:rsidRDefault="00191F0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F00" w:rsidRDefault="00191F0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191F00" w:rsidRDefault="00191F0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91F00" w:rsidRPr="00EF48A9" w:rsidRDefault="00191F00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С.Ю. Цирульник</w:t>
      </w:r>
    </w:p>
    <w:sectPr w:rsidR="00191F00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47FF5"/>
    <w:rsid w:val="00093ABB"/>
    <w:rsid w:val="000A3C3E"/>
    <w:rsid w:val="000D44FC"/>
    <w:rsid w:val="00127BA9"/>
    <w:rsid w:val="00191F00"/>
    <w:rsid w:val="002168F1"/>
    <w:rsid w:val="00251669"/>
    <w:rsid w:val="002C0104"/>
    <w:rsid w:val="002C66BD"/>
    <w:rsid w:val="002D2731"/>
    <w:rsid w:val="00302A08"/>
    <w:rsid w:val="003116D8"/>
    <w:rsid w:val="003141B6"/>
    <w:rsid w:val="0045542D"/>
    <w:rsid w:val="004B5AAA"/>
    <w:rsid w:val="00502047"/>
    <w:rsid w:val="0050303F"/>
    <w:rsid w:val="00534C7D"/>
    <w:rsid w:val="00536FD8"/>
    <w:rsid w:val="005F318A"/>
    <w:rsid w:val="006062BD"/>
    <w:rsid w:val="00607D47"/>
    <w:rsid w:val="00640FF1"/>
    <w:rsid w:val="00641988"/>
    <w:rsid w:val="00653995"/>
    <w:rsid w:val="00665794"/>
    <w:rsid w:val="0068080E"/>
    <w:rsid w:val="006A1B74"/>
    <w:rsid w:val="006D4E20"/>
    <w:rsid w:val="006F5227"/>
    <w:rsid w:val="00706A8B"/>
    <w:rsid w:val="00735921"/>
    <w:rsid w:val="008D6AA5"/>
    <w:rsid w:val="0090627A"/>
    <w:rsid w:val="00942182"/>
    <w:rsid w:val="00960A9D"/>
    <w:rsid w:val="00982BCD"/>
    <w:rsid w:val="00996966"/>
    <w:rsid w:val="009A0FF5"/>
    <w:rsid w:val="009C3E5A"/>
    <w:rsid w:val="00A9572B"/>
    <w:rsid w:val="00B232BE"/>
    <w:rsid w:val="00B47937"/>
    <w:rsid w:val="00BB0A8D"/>
    <w:rsid w:val="00BB578C"/>
    <w:rsid w:val="00BD0515"/>
    <w:rsid w:val="00C126CF"/>
    <w:rsid w:val="00C30403"/>
    <w:rsid w:val="00C750A6"/>
    <w:rsid w:val="00CC73F8"/>
    <w:rsid w:val="00CD0F15"/>
    <w:rsid w:val="00D42284"/>
    <w:rsid w:val="00DC0156"/>
    <w:rsid w:val="00DE77BE"/>
    <w:rsid w:val="00E152D7"/>
    <w:rsid w:val="00E405DE"/>
    <w:rsid w:val="00E91E94"/>
    <w:rsid w:val="00EF48A9"/>
    <w:rsid w:val="00F9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72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2</Pages>
  <Words>334</Words>
  <Characters>1910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2015-11-13T05:26:00Z</cp:lastPrinted>
  <dcterms:created xsi:type="dcterms:W3CDTF">2015-02-13T14:04:00Z</dcterms:created>
  <dcterms:modified xsi:type="dcterms:W3CDTF">2015-11-13T05:26:00Z</dcterms:modified>
</cp:coreProperties>
</file>